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36F35" w14:textId="0960FCC4" w:rsidR="00BA00AB" w:rsidRDefault="009631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Ambrose GRISAKER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fl.1466)</w:t>
      </w:r>
    </w:p>
    <w:p w14:paraId="68CDB335" w14:textId="3660E773" w:rsidR="0096314E" w:rsidRDefault="0096314E" w:rsidP="009139A6">
      <w:pPr>
        <w:pStyle w:val="NoSpacing"/>
        <w:rPr>
          <w:rFonts w:cs="Times New Roman"/>
          <w:szCs w:val="24"/>
        </w:rPr>
      </w:pPr>
    </w:p>
    <w:p w14:paraId="3E9BEF88" w14:textId="7F411C8E" w:rsidR="0096314E" w:rsidRDefault="0096314E" w:rsidP="009139A6">
      <w:pPr>
        <w:pStyle w:val="NoSpacing"/>
        <w:rPr>
          <w:rFonts w:cs="Times New Roman"/>
          <w:szCs w:val="24"/>
        </w:rPr>
      </w:pPr>
    </w:p>
    <w:p w14:paraId="7FF15FDB" w14:textId="33E4B797" w:rsidR="0096314E" w:rsidRDefault="009631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Jan.1466</w:t>
      </w:r>
      <w:r>
        <w:rPr>
          <w:rFonts w:cs="Times New Roman"/>
          <w:szCs w:val="24"/>
        </w:rPr>
        <w:tab/>
        <w:t>He was on a commission of the peace for the West Riding.</w:t>
      </w:r>
    </w:p>
    <w:p w14:paraId="6863F2EC" w14:textId="4F591520" w:rsidR="0096314E" w:rsidRDefault="009631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(C.P.R. 1461-67 p.577)</w:t>
      </w:r>
    </w:p>
    <w:p w14:paraId="278C451E" w14:textId="4B44573B" w:rsidR="0096314E" w:rsidRDefault="0096314E" w:rsidP="009139A6">
      <w:pPr>
        <w:pStyle w:val="NoSpacing"/>
        <w:rPr>
          <w:rFonts w:cs="Times New Roman"/>
          <w:szCs w:val="24"/>
        </w:rPr>
      </w:pPr>
    </w:p>
    <w:p w14:paraId="17D34947" w14:textId="1FAEF047" w:rsidR="0096314E" w:rsidRDefault="0096314E" w:rsidP="009139A6">
      <w:pPr>
        <w:pStyle w:val="NoSpacing"/>
        <w:rPr>
          <w:rFonts w:cs="Times New Roman"/>
          <w:szCs w:val="24"/>
        </w:rPr>
      </w:pPr>
    </w:p>
    <w:p w14:paraId="15449236" w14:textId="31425E17" w:rsidR="0096314E" w:rsidRDefault="0096314E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April 2023</w:t>
      </w:r>
    </w:p>
    <w:p w14:paraId="5A206395" w14:textId="61FF1089" w:rsidR="0096314E" w:rsidRPr="0096314E" w:rsidRDefault="0096314E" w:rsidP="009139A6">
      <w:pPr>
        <w:pStyle w:val="NoSpacing"/>
        <w:rPr>
          <w:rFonts w:cs="Times New Roman"/>
          <w:szCs w:val="24"/>
        </w:rPr>
      </w:pPr>
    </w:p>
    <w:sectPr w:rsidR="0096314E" w:rsidRPr="0096314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4A2EFC" w14:textId="77777777" w:rsidR="0096314E" w:rsidRDefault="0096314E" w:rsidP="009139A6">
      <w:r>
        <w:separator/>
      </w:r>
    </w:p>
  </w:endnote>
  <w:endnote w:type="continuationSeparator" w:id="0">
    <w:p w14:paraId="7E2A7466" w14:textId="77777777" w:rsidR="0096314E" w:rsidRDefault="0096314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62CD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BA5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C9E3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E341F" w14:textId="77777777" w:rsidR="0096314E" w:rsidRDefault="0096314E" w:rsidP="009139A6">
      <w:r>
        <w:separator/>
      </w:r>
    </w:p>
  </w:footnote>
  <w:footnote w:type="continuationSeparator" w:id="0">
    <w:p w14:paraId="58BA6171" w14:textId="77777777" w:rsidR="0096314E" w:rsidRDefault="0096314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C84A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7C79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279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14E"/>
    <w:rsid w:val="000666E0"/>
    <w:rsid w:val="002510B7"/>
    <w:rsid w:val="005C130B"/>
    <w:rsid w:val="00826F5C"/>
    <w:rsid w:val="009139A6"/>
    <w:rsid w:val="009448BB"/>
    <w:rsid w:val="00947624"/>
    <w:rsid w:val="0096314E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E5B82B"/>
  <w15:chartTrackingRefBased/>
  <w15:docId w15:val="{DB80BAF7-4884-43F8-803A-D1FE3E3F52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2023-04-03T15:11:00Z</dcterms:created>
  <dcterms:modified xsi:type="dcterms:W3CDTF">2023-04-03T15:15:00Z</dcterms:modified>
</cp:coreProperties>
</file>